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3C5467" w:rsidRPr="00EC0C5E" w:rsidTr="00B337EF">
        <w:tc>
          <w:tcPr>
            <w:tcW w:w="9747" w:type="dxa"/>
          </w:tcPr>
          <w:p w:rsidR="003C5467" w:rsidRPr="00EC0C5E" w:rsidRDefault="003C5467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C5467" w:rsidRPr="00EC0C5E" w:rsidRDefault="003C5467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3C5467" w:rsidRPr="0087046B" w:rsidRDefault="003C5467" w:rsidP="0087046B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18.03.2025 № 18</w:t>
            </w:r>
          </w:p>
          <w:p w:rsidR="003C5467" w:rsidRPr="00EC0C5E" w:rsidRDefault="003C546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3C5467" w:rsidRPr="00EC0C5E" w:rsidRDefault="003C5467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3C5467" w:rsidRPr="00EC0C5E" w:rsidRDefault="003C546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3C5467" w:rsidRPr="00EC0C5E" w:rsidRDefault="003C546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3C5467" w:rsidRPr="00EC0C5E" w:rsidRDefault="003C546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3C5467" w:rsidRPr="00EC0C5E" w:rsidRDefault="003C546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3C5467" w:rsidRDefault="003C546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C5467" w:rsidRPr="002C2593" w:rsidRDefault="003C546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C5467" w:rsidRPr="0088300D" w:rsidRDefault="003C546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3C5467" w:rsidRPr="0088300D" w:rsidRDefault="003C546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 сельского поселения Щербиновского района</w:t>
      </w:r>
    </w:p>
    <w:p w:rsidR="003C5467" w:rsidRPr="0088300D" w:rsidRDefault="003C546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3C5467" w:rsidRPr="0088300D" w:rsidRDefault="003C546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3C5467" w:rsidRPr="00823FD6" w:rsidRDefault="003C546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1966"/>
        <w:gridCol w:w="984"/>
        <w:gridCol w:w="1138"/>
        <w:gridCol w:w="1138"/>
        <w:gridCol w:w="1138"/>
        <w:gridCol w:w="1142"/>
        <w:gridCol w:w="1138"/>
        <w:gridCol w:w="1138"/>
        <w:gridCol w:w="1138"/>
        <w:gridCol w:w="1563"/>
        <w:gridCol w:w="1276"/>
      </w:tblGrid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3C5467" w:rsidRPr="00EC0C5E" w:rsidTr="00071F77">
        <w:trPr>
          <w:trHeight w:val="1275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162"/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562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rHeight w:val="13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36" w:right="-102"/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10269286,01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1783783,18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благоустройства населенного пункта, 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36" w:right="-102"/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10269286,01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1783783,18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1925767,73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692223,75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1925767,73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692223,75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70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3020063,79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1041559,42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3020063,79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1041559,42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3C5467" w:rsidRPr="00EC0C5E" w:rsidTr="00071F77">
        <w:trPr>
          <w:trHeight w:val="431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rHeight w:val="2535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334"/>
          <w:tblCellSpacing w:w="5" w:type="nil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3C5467" w:rsidRPr="00EC0C5E" w:rsidTr="00071F77">
        <w:trPr>
          <w:trHeight w:val="694"/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rHeight w:val="1838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11142188,33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2051009,18</w:t>
            </w:r>
          </w:p>
        </w:tc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11142188,33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2051009,18</w:t>
            </w:r>
          </w:p>
        </w:tc>
        <w:tc>
          <w:tcPr>
            <w:tcW w:w="2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3C5467" w:rsidRPr="004F6CD4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sectPr w:rsidR="003C5467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467" w:rsidRDefault="003C5467" w:rsidP="00FD7872">
      <w:pPr>
        <w:spacing w:after="0" w:line="240" w:lineRule="auto"/>
      </w:pPr>
      <w:r>
        <w:separator/>
      </w:r>
    </w:p>
  </w:endnote>
  <w:endnote w:type="continuationSeparator" w:id="0">
    <w:p w:rsidR="003C5467" w:rsidRDefault="003C5467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467" w:rsidRDefault="003C5467" w:rsidP="00FD7872">
      <w:pPr>
        <w:spacing w:after="0" w:line="240" w:lineRule="auto"/>
      </w:pPr>
      <w:r>
        <w:separator/>
      </w:r>
    </w:p>
  </w:footnote>
  <w:footnote w:type="continuationSeparator" w:id="0">
    <w:p w:rsidR="003C5467" w:rsidRDefault="003C5467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7" w:rsidRDefault="003C546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5467" w:rsidRDefault="003C54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7" w:rsidRDefault="003C546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C5467" w:rsidRDefault="003C546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130602"/>
    <w:rsid w:val="00220C75"/>
    <w:rsid w:val="002C2593"/>
    <w:rsid w:val="002C5A44"/>
    <w:rsid w:val="00330AE7"/>
    <w:rsid w:val="00357F56"/>
    <w:rsid w:val="003C1E9D"/>
    <w:rsid w:val="003C5467"/>
    <w:rsid w:val="003E0C72"/>
    <w:rsid w:val="004261F8"/>
    <w:rsid w:val="00431C0D"/>
    <w:rsid w:val="0047064D"/>
    <w:rsid w:val="004A1C7F"/>
    <w:rsid w:val="004F6CD4"/>
    <w:rsid w:val="005553ED"/>
    <w:rsid w:val="005740E2"/>
    <w:rsid w:val="005B601B"/>
    <w:rsid w:val="005E400B"/>
    <w:rsid w:val="005F4DD4"/>
    <w:rsid w:val="006920C6"/>
    <w:rsid w:val="006A0681"/>
    <w:rsid w:val="007A362F"/>
    <w:rsid w:val="007A6967"/>
    <w:rsid w:val="007F0F79"/>
    <w:rsid w:val="00823FD6"/>
    <w:rsid w:val="00830CA8"/>
    <w:rsid w:val="008506AC"/>
    <w:rsid w:val="0087046B"/>
    <w:rsid w:val="0088300D"/>
    <w:rsid w:val="00895FAC"/>
    <w:rsid w:val="00935992"/>
    <w:rsid w:val="009764C6"/>
    <w:rsid w:val="009B3A99"/>
    <w:rsid w:val="009C0A0F"/>
    <w:rsid w:val="009E0431"/>
    <w:rsid w:val="009E5370"/>
    <w:rsid w:val="009F77CE"/>
    <w:rsid w:val="00A21DBB"/>
    <w:rsid w:val="00B17DC9"/>
    <w:rsid w:val="00B337EF"/>
    <w:rsid w:val="00B33FD1"/>
    <w:rsid w:val="00C2367A"/>
    <w:rsid w:val="00C72DAE"/>
    <w:rsid w:val="00D321C3"/>
    <w:rsid w:val="00D340C8"/>
    <w:rsid w:val="00D52B85"/>
    <w:rsid w:val="00D87603"/>
    <w:rsid w:val="00DB6ED7"/>
    <w:rsid w:val="00E67CCA"/>
    <w:rsid w:val="00E70C4F"/>
    <w:rsid w:val="00E76438"/>
    <w:rsid w:val="00EC0C5E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4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5</Pages>
  <Words>867</Words>
  <Characters>4945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22</cp:revision>
  <cp:lastPrinted>2025-03-11T14:11:00Z</cp:lastPrinted>
  <dcterms:created xsi:type="dcterms:W3CDTF">2019-08-19T13:15:00Z</dcterms:created>
  <dcterms:modified xsi:type="dcterms:W3CDTF">2025-04-14T09:49:00Z</dcterms:modified>
</cp:coreProperties>
</file>